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20BBA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WINTERSHULL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08988C35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7721E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F1D0D3" w14:textId="77777777" w:rsidR="00F222A0" w:rsidRDefault="00F222A0" w:rsidP="00F222A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>He and William Neel(q.v.) were commissioned to levy and collect in person the customs in the port of Chichester and adjacent ports and places.</w:t>
      </w:r>
    </w:p>
    <w:p w14:paraId="21E50605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p.72)</w:t>
      </w:r>
    </w:p>
    <w:p w14:paraId="6A24BFB6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B976A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C7F5E" w14:textId="77777777" w:rsidR="00F222A0" w:rsidRDefault="00F222A0" w:rsidP="00F22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0F2105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20AF" w14:textId="77777777" w:rsidR="00F222A0" w:rsidRDefault="00F222A0" w:rsidP="009139A6">
      <w:r>
        <w:separator/>
      </w:r>
    </w:p>
  </w:endnote>
  <w:endnote w:type="continuationSeparator" w:id="0">
    <w:p w14:paraId="71423BB2" w14:textId="77777777" w:rsidR="00F222A0" w:rsidRDefault="00F222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44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DC7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25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48050" w14:textId="77777777" w:rsidR="00F222A0" w:rsidRDefault="00F222A0" w:rsidP="009139A6">
      <w:r>
        <w:separator/>
      </w:r>
    </w:p>
  </w:footnote>
  <w:footnote w:type="continuationSeparator" w:id="0">
    <w:p w14:paraId="27CE2195" w14:textId="77777777" w:rsidR="00F222A0" w:rsidRDefault="00F222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0B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3E4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19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2A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22A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3861C"/>
  <w15:chartTrackingRefBased/>
  <w15:docId w15:val="{77AF3553-D4AE-410B-A49E-D8A08FC4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2021-12-01T21:15:00Z</dcterms:created>
  <dcterms:modified xsi:type="dcterms:W3CDTF">2021-12-01T21:15:00Z</dcterms:modified>
</cp:coreProperties>
</file>